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4C0352" w14:textId="77777777" w:rsidR="007C0C17" w:rsidRDefault="007C0C17" w:rsidP="007C0C17">
      <w:pPr>
        <w:pStyle w:val="NoSpacing"/>
      </w:pPr>
      <w:r>
        <w:rPr>
          <w:u w:val="single"/>
        </w:rPr>
        <w:t>William WHYTWAY</w:t>
      </w:r>
      <w:r>
        <w:t xml:space="preserve">   </w:t>
      </w:r>
      <w:proofErr w:type="gramStart"/>
      <w:r>
        <w:t xml:space="preserve">   (</w:t>
      </w:r>
      <w:proofErr w:type="gramEnd"/>
      <w:r>
        <w:t>fl.1479)</w:t>
      </w:r>
    </w:p>
    <w:p w14:paraId="1128457F" w14:textId="77777777" w:rsidR="007C0C17" w:rsidRDefault="007C0C17" w:rsidP="007C0C17">
      <w:pPr>
        <w:pStyle w:val="NoSpacing"/>
      </w:pPr>
      <w:r>
        <w:t>of London. Mercer.</w:t>
      </w:r>
    </w:p>
    <w:p w14:paraId="50FED168" w14:textId="77777777" w:rsidR="007C0C17" w:rsidRDefault="007C0C17" w:rsidP="007C0C17">
      <w:pPr>
        <w:pStyle w:val="NoSpacing"/>
      </w:pPr>
    </w:p>
    <w:p w14:paraId="5AB46C6E" w14:textId="77777777" w:rsidR="007C0C17" w:rsidRDefault="007C0C17" w:rsidP="007C0C17">
      <w:pPr>
        <w:pStyle w:val="NoSpacing"/>
      </w:pPr>
    </w:p>
    <w:p w14:paraId="56B09625" w14:textId="77777777" w:rsidR="007C0C17" w:rsidRDefault="007C0C17" w:rsidP="007C0C17">
      <w:pPr>
        <w:pStyle w:val="NoSpacing"/>
      </w:pPr>
      <w:r>
        <w:t>30 Jan.1479</w:t>
      </w:r>
      <w:r>
        <w:tab/>
        <w:t xml:space="preserve">John </w:t>
      </w:r>
      <w:proofErr w:type="spellStart"/>
      <w:r>
        <w:t>Estham</w:t>
      </w:r>
      <w:proofErr w:type="spellEnd"/>
      <w:r>
        <w:t xml:space="preserve"> of Ludlow(q.v.) was pardoned for not appearing to answer</w:t>
      </w:r>
    </w:p>
    <w:p w14:paraId="4F7CEFA5" w14:textId="77777777" w:rsidR="007C0C17" w:rsidRDefault="007C0C17" w:rsidP="007C0C17">
      <w:pPr>
        <w:pStyle w:val="NoSpacing"/>
      </w:pPr>
      <w:r>
        <w:tab/>
      </w:r>
      <w:r>
        <w:tab/>
        <w:t>him touching a debt.    (C.P.R. 1476-85 p.86)</w:t>
      </w:r>
    </w:p>
    <w:p w14:paraId="07025D7E" w14:textId="77777777" w:rsidR="007C0C17" w:rsidRDefault="007C0C17" w:rsidP="007C0C17">
      <w:pPr>
        <w:pStyle w:val="NoSpacing"/>
      </w:pPr>
    </w:p>
    <w:p w14:paraId="00C9685E" w14:textId="77777777" w:rsidR="007C0C17" w:rsidRDefault="007C0C17" w:rsidP="007C0C17">
      <w:pPr>
        <w:pStyle w:val="NoSpacing"/>
      </w:pPr>
    </w:p>
    <w:p w14:paraId="49B59D76" w14:textId="77777777" w:rsidR="007C0C17" w:rsidRDefault="007C0C17" w:rsidP="007C0C17">
      <w:pPr>
        <w:pStyle w:val="NoSpacing"/>
      </w:pPr>
      <w:r>
        <w:t>15 July 2018</w:t>
      </w:r>
    </w:p>
    <w:p w14:paraId="059346B5" w14:textId="77777777" w:rsidR="006B2F86" w:rsidRPr="007C0C17" w:rsidRDefault="007C0C17" w:rsidP="007C0C17">
      <w:bookmarkStart w:id="0" w:name="_GoBack"/>
      <w:bookmarkEnd w:id="0"/>
    </w:p>
    <w:sectPr w:rsidR="006B2F86" w:rsidRPr="007C0C1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EFB8E" w14:textId="77777777" w:rsidR="007C0C17" w:rsidRDefault="007C0C17" w:rsidP="00E71FC3">
      <w:pPr>
        <w:spacing w:after="0" w:line="240" w:lineRule="auto"/>
      </w:pPr>
      <w:r>
        <w:separator/>
      </w:r>
    </w:p>
  </w:endnote>
  <w:endnote w:type="continuationSeparator" w:id="0">
    <w:p w14:paraId="3B8EC348" w14:textId="77777777" w:rsidR="007C0C17" w:rsidRDefault="007C0C1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9E73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C3BE8" w14:textId="77777777" w:rsidR="007C0C17" w:rsidRDefault="007C0C17" w:rsidP="00E71FC3">
      <w:pPr>
        <w:spacing w:after="0" w:line="240" w:lineRule="auto"/>
      </w:pPr>
      <w:r>
        <w:separator/>
      </w:r>
    </w:p>
  </w:footnote>
  <w:footnote w:type="continuationSeparator" w:id="0">
    <w:p w14:paraId="1619F50A" w14:textId="77777777" w:rsidR="007C0C17" w:rsidRDefault="007C0C1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C17"/>
    <w:rsid w:val="001A7C09"/>
    <w:rsid w:val="00577BD5"/>
    <w:rsid w:val="00656CBA"/>
    <w:rsid w:val="006A1F77"/>
    <w:rsid w:val="00733BE7"/>
    <w:rsid w:val="007C0C1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794D7"/>
  <w15:chartTrackingRefBased/>
  <w15:docId w15:val="{CCB1AD87-6B52-4063-9D39-B01E436B8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2018-07-15T18:43:00Z</dcterms:created>
  <dcterms:modified xsi:type="dcterms:W3CDTF">2018-07-15T18:44:00Z</dcterms:modified>
</cp:coreProperties>
</file>